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67D" w:rsidRPr="0061526A" w:rsidRDefault="00F3767D" w:rsidP="0048436A">
      <w:pPr>
        <w:jc w:val="center"/>
        <w:rPr>
          <w:rFonts w:ascii="Calibri" w:hAnsi="Calibri"/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F3767D" w:rsidRDefault="00F3767D" w:rsidP="004843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F3767D" w:rsidRDefault="00F3767D" w:rsidP="0048436A">
      <w:pPr>
        <w:jc w:val="center"/>
        <w:rPr>
          <w:b/>
          <w:sz w:val="28"/>
          <w:szCs w:val="28"/>
        </w:rPr>
      </w:pPr>
    </w:p>
    <w:p w:rsidR="00F3767D" w:rsidRDefault="00F3767D" w:rsidP="0048436A">
      <w:pPr>
        <w:pStyle w:val="Subtitle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F3767D" w:rsidTr="00FC1FD5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F3767D" w:rsidRPr="00A1720E" w:rsidRDefault="00F3767D" w:rsidP="00FC1FD5">
            <w:pPr>
              <w:pStyle w:val="Subtitle"/>
              <w:spacing w:before="240" w:after="240" w:line="240" w:lineRule="auto"/>
              <w:rPr>
                <w:rFonts w:cs="Arial"/>
                <w:b/>
                <w:bCs/>
                <w:sz w:val="44"/>
                <w:szCs w:val="44"/>
              </w:rPr>
            </w:pPr>
            <w:r w:rsidRPr="00A1720E">
              <w:rPr>
                <w:rFonts w:cs="Arial"/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F3767D" w:rsidRDefault="00F3767D" w:rsidP="00874271">
      <w:pPr>
        <w:jc w:val="center"/>
        <w:rPr>
          <w:b/>
          <w:sz w:val="28"/>
          <w:szCs w:val="28"/>
        </w:rPr>
      </w:pPr>
    </w:p>
    <w:p w:rsidR="00F3767D" w:rsidRPr="00FC6B53" w:rsidRDefault="00F3767D" w:rsidP="00874271">
      <w:pPr>
        <w:rPr>
          <w:u w:val="single"/>
        </w:rPr>
      </w:pPr>
      <w:r>
        <w:t>о</w:t>
      </w:r>
      <w:r w:rsidRPr="0099004F">
        <w:t xml:space="preserve">т </w:t>
      </w:r>
      <w:r>
        <w:t>________________</w:t>
      </w:r>
      <w:r w:rsidRPr="0099004F">
        <w:t>202</w:t>
      </w:r>
      <w:r>
        <w:t>4</w:t>
      </w:r>
      <w:r w:rsidRPr="0099004F">
        <w:t xml:space="preserve"> г</w:t>
      </w:r>
      <w:r>
        <w:t>.№______</w:t>
      </w:r>
    </w:p>
    <w:p w:rsidR="00F3767D" w:rsidRDefault="00F3767D" w:rsidP="00874271">
      <w:pPr>
        <w:spacing w:line="360" w:lineRule="auto"/>
      </w:pPr>
      <w:smartTag w:uri="urn:schemas-microsoft-com:office:smarttags" w:element="metricconverter">
        <w:smartTagPr>
          <w:attr w:name="ProductID" w:val="243300, г"/>
        </w:smartTagPr>
        <w:r>
          <w:t>243300, г</w:t>
        </w:r>
      </w:smartTag>
      <w:r>
        <w:t>. Унеча, Брянская область</w:t>
      </w:r>
    </w:p>
    <w:p w:rsidR="00F3767D" w:rsidRDefault="00F3767D" w:rsidP="00C764E9">
      <w:pPr>
        <w:jc w:val="both"/>
      </w:pPr>
    </w:p>
    <w:p w:rsidR="00F3767D" w:rsidRPr="00B01E05" w:rsidRDefault="00F3767D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О внесении изменений в решение</w:t>
      </w:r>
    </w:p>
    <w:p w:rsidR="00F3767D" w:rsidRPr="00B01E05" w:rsidRDefault="00F3767D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Унечского городского Совета </w:t>
      </w:r>
    </w:p>
    <w:p w:rsidR="00F3767D" w:rsidRPr="00B01E05" w:rsidRDefault="00F3767D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народных депутатов от 1</w:t>
      </w:r>
      <w:r>
        <w:rPr>
          <w:sz w:val="28"/>
          <w:szCs w:val="28"/>
        </w:rPr>
        <w:t>4</w:t>
      </w:r>
      <w:r w:rsidRPr="00B01E05">
        <w:rPr>
          <w:sz w:val="28"/>
          <w:szCs w:val="28"/>
        </w:rPr>
        <w:t>.12.202</w:t>
      </w:r>
      <w:r>
        <w:rPr>
          <w:sz w:val="28"/>
          <w:szCs w:val="28"/>
        </w:rPr>
        <w:t>3</w:t>
      </w:r>
    </w:p>
    <w:p w:rsidR="00F3767D" w:rsidRPr="00B01E05" w:rsidRDefault="00F3767D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№ 4-</w:t>
      </w:r>
      <w:r>
        <w:rPr>
          <w:sz w:val="28"/>
          <w:szCs w:val="28"/>
        </w:rPr>
        <w:t>14</w:t>
      </w:r>
      <w:r w:rsidRPr="00B01E05">
        <w:rPr>
          <w:sz w:val="28"/>
          <w:szCs w:val="28"/>
        </w:rPr>
        <w:t>1 «О бюджете Унечского</w:t>
      </w:r>
    </w:p>
    <w:p w:rsidR="00F3767D" w:rsidRPr="00B01E05" w:rsidRDefault="00F3767D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городского поселения Унечского</w:t>
      </w:r>
    </w:p>
    <w:p w:rsidR="00F3767D" w:rsidRPr="00B01E05" w:rsidRDefault="00F3767D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муниципального района Брянской </w:t>
      </w:r>
    </w:p>
    <w:p w:rsidR="00F3767D" w:rsidRPr="00B01E05" w:rsidRDefault="00F3767D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области на 202</w:t>
      </w:r>
      <w:r>
        <w:rPr>
          <w:sz w:val="28"/>
          <w:szCs w:val="28"/>
        </w:rPr>
        <w:t>4</w:t>
      </w:r>
      <w:r w:rsidRPr="00B01E05">
        <w:rPr>
          <w:sz w:val="28"/>
          <w:szCs w:val="28"/>
        </w:rPr>
        <w:t xml:space="preserve"> год и на плановый</w:t>
      </w:r>
    </w:p>
    <w:p w:rsidR="00F3767D" w:rsidRPr="00B01E05" w:rsidRDefault="00F3767D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период 202</w:t>
      </w:r>
      <w:r>
        <w:rPr>
          <w:sz w:val="28"/>
          <w:szCs w:val="28"/>
        </w:rPr>
        <w:t>5</w:t>
      </w:r>
      <w:r w:rsidRPr="00B01E05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B01E05">
        <w:rPr>
          <w:sz w:val="28"/>
          <w:szCs w:val="28"/>
        </w:rPr>
        <w:t xml:space="preserve"> годов»</w:t>
      </w:r>
    </w:p>
    <w:p w:rsidR="00F3767D" w:rsidRPr="00B01E05" w:rsidRDefault="00F3767D" w:rsidP="00C764E9">
      <w:pPr>
        <w:jc w:val="both"/>
        <w:rPr>
          <w:sz w:val="28"/>
          <w:szCs w:val="28"/>
        </w:rPr>
      </w:pPr>
    </w:p>
    <w:p w:rsidR="00F3767D" w:rsidRDefault="00F3767D" w:rsidP="00C764E9">
      <w:pPr>
        <w:jc w:val="both"/>
      </w:pPr>
    </w:p>
    <w:p w:rsidR="00F3767D" w:rsidRPr="00E5244F" w:rsidRDefault="00F3767D" w:rsidP="00C764E9">
      <w:pPr>
        <w:spacing w:line="276" w:lineRule="auto"/>
        <w:jc w:val="both"/>
      </w:pPr>
      <w:r w:rsidRPr="00E5244F">
        <w:t xml:space="preserve">           В целях соблюдения бюджетного и налогового законодательства Унечский городской Совет народных депутатов </w:t>
      </w:r>
    </w:p>
    <w:p w:rsidR="00F3767D" w:rsidRDefault="00F3767D" w:rsidP="00C764E9">
      <w:pPr>
        <w:spacing w:line="276" w:lineRule="auto"/>
      </w:pPr>
    </w:p>
    <w:p w:rsidR="00F3767D" w:rsidRDefault="00F3767D" w:rsidP="00C764E9">
      <w:pPr>
        <w:spacing w:line="276" w:lineRule="auto"/>
      </w:pPr>
      <w:r w:rsidRPr="00E5244F">
        <w:t>Р</w:t>
      </w:r>
      <w:r>
        <w:t>ЕШИЛ</w:t>
      </w:r>
      <w:r w:rsidRPr="00E5244F">
        <w:t>:</w:t>
      </w:r>
    </w:p>
    <w:p w:rsidR="00F3767D" w:rsidRDefault="00F3767D" w:rsidP="00836B27">
      <w:pPr>
        <w:spacing w:line="276" w:lineRule="auto"/>
        <w:ind w:hanging="567"/>
        <w:jc w:val="both"/>
      </w:pPr>
      <w:r>
        <w:t xml:space="preserve">       </w:t>
      </w:r>
    </w:p>
    <w:p w:rsidR="00F3767D" w:rsidRDefault="00F3767D" w:rsidP="00836B27">
      <w:pPr>
        <w:spacing w:line="276" w:lineRule="auto"/>
        <w:ind w:hanging="567"/>
        <w:jc w:val="both"/>
      </w:pPr>
      <w:r>
        <w:t xml:space="preserve">       </w:t>
      </w:r>
      <w:r w:rsidRPr="00E42323">
        <w:t xml:space="preserve">1.Внести в решение Унечского городского Совета народных депутатов </w:t>
      </w:r>
      <w:r>
        <w:t>от 14.12.2023 № 4-141</w:t>
      </w:r>
      <w:r w:rsidRPr="00E42323">
        <w:t xml:space="preserve"> «О бюджетеУнечско</w:t>
      </w:r>
      <w:r>
        <w:t>го</w:t>
      </w:r>
      <w:r w:rsidRPr="00E42323">
        <w:t xml:space="preserve"> городско</w:t>
      </w:r>
      <w:r>
        <w:t>го</w:t>
      </w:r>
      <w:r w:rsidRPr="00E42323">
        <w:t xml:space="preserve"> поселени</w:t>
      </w:r>
      <w:r>
        <w:t>я Унечского муниципального района Брянской области на</w:t>
      </w:r>
      <w:r w:rsidRPr="00E42323">
        <w:t xml:space="preserve"> 20</w:t>
      </w:r>
      <w:r>
        <w:t>24</w:t>
      </w:r>
      <w:r w:rsidRPr="00E42323">
        <w:t xml:space="preserve"> год и на плановый период 20</w:t>
      </w:r>
      <w:r>
        <w:t>25</w:t>
      </w:r>
      <w:r w:rsidRPr="00E42323">
        <w:t xml:space="preserve"> и 202</w:t>
      </w:r>
      <w:r>
        <w:t>6</w:t>
      </w:r>
      <w:r w:rsidRPr="00E42323">
        <w:t xml:space="preserve"> годов</w:t>
      </w:r>
      <w:r>
        <w:t>» (в редакции решений №4-151 от 08.02.2024, №4-155 от 04.03.2024, №4-157 от 19.04.2024) (</w:t>
      </w:r>
      <w:r w:rsidRPr="00E42323">
        <w:t>далее-Решение) следующее изменени</w:t>
      </w:r>
      <w:r>
        <w:t>я</w:t>
      </w:r>
      <w:r w:rsidRPr="00E42323">
        <w:t>:</w:t>
      </w:r>
    </w:p>
    <w:p w:rsidR="00F3767D" w:rsidRDefault="00F3767D" w:rsidP="005634D0">
      <w:pPr>
        <w:spacing w:line="276" w:lineRule="auto"/>
      </w:pPr>
      <w:r w:rsidRPr="00184E54">
        <w:t xml:space="preserve">1.1. </w:t>
      </w:r>
      <w:r>
        <w:t xml:space="preserve"> В пункте 11 решения цифры «17118049,82» заменить цифрами «17235372,82».</w:t>
      </w:r>
    </w:p>
    <w:p w:rsidR="00F3767D" w:rsidRPr="00836B27" w:rsidRDefault="00F3767D" w:rsidP="006A0E00">
      <w:pPr>
        <w:spacing w:line="276" w:lineRule="auto"/>
        <w:ind w:left="420" w:hanging="562"/>
        <w:jc w:val="both"/>
      </w:pPr>
      <w:r>
        <w:t>1.2.</w:t>
      </w:r>
      <w:r w:rsidRPr="00836B27">
        <w:t>Дополнить решение приложением 3.</w:t>
      </w:r>
      <w:r>
        <w:t>4</w:t>
      </w:r>
      <w:r w:rsidRPr="00836B27">
        <w:t xml:space="preserve"> согласно приложению</w:t>
      </w:r>
      <w:r>
        <w:t>1</w:t>
      </w:r>
      <w:r w:rsidRPr="00836B27">
        <w:t xml:space="preserve"> к настоящему решению. </w:t>
      </w:r>
    </w:p>
    <w:p w:rsidR="00F3767D" w:rsidRPr="00836B27" w:rsidRDefault="00F3767D" w:rsidP="00B01E05">
      <w:pPr>
        <w:pStyle w:val="ListParagraph"/>
        <w:spacing w:line="276" w:lineRule="auto"/>
        <w:ind w:left="0" w:hanging="142"/>
        <w:jc w:val="both"/>
      </w:pPr>
      <w:r w:rsidRPr="00836B27">
        <w:t>1.</w:t>
      </w:r>
      <w:r>
        <w:t>3</w:t>
      </w:r>
      <w:r w:rsidRPr="00836B27">
        <w:t>. Дополнить решение приложением 4.</w:t>
      </w:r>
      <w:r>
        <w:t>4</w:t>
      </w:r>
      <w:r w:rsidRPr="00836B27">
        <w:t>. согласно приложению</w:t>
      </w:r>
      <w:r>
        <w:t xml:space="preserve"> 2</w:t>
      </w:r>
      <w:r w:rsidRPr="00836B27">
        <w:t xml:space="preserve"> к настоящему решению.</w:t>
      </w:r>
    </w:p>
    <w:p w:rsidR="00F3767D" w:rsidRDefault="00F3767D" w:rsidP="00836B27">
      <w:pPr>
        <w:pStyle w:val="ListParagraph"/>
        <w:widowControl w:val="0"/>
        <w:shd w:val="clear" w:color="auto" w:fill="FFFFFF"/>
        <w:tabs>
          <w:tab w:val="left" w:pos="1276"/>
          <w:tab w:val="left" w:pos="1560"/>
        </w:tabs>
        <w:spacing w:line="276" w:lineRule="auto"/>
        <w:ind w:left="0" w:hanging="142"/>
        <w:jc w:val="both"/>
      </w:pPr>
      <w:r w:rsidRPr="00836B27">
        <w:t>1.</w:t>
      </w:r>
      <w:r>
        <w:t>4.</w:t>
      </w:r>
      <w:r w:rsidRPr="00836B27">
        <w:t xml:space="preserve">Дополнить решение приложением </w:t>
      </w:r>
      <w:r>
        <w:t>5</w:t>
      </w:r>
      <w:r w:rsidRPr="00836B27">
        <w:t>.</w:t>
      </w:r>
      <w:r>
        <w:t>4</w:t>
      </w:r>
      <w:r w:rsidRPr="00836B27">
        <w:t xml:space="preserve">. согласно приложению </w:t>
      </w:r>
      <w:r>
        <w:t>3</w:t>
      </w:r>
      <w:r w:rsidRPr="00836B27">
        <w:t xml:space="preserve"> к настоящему решению.</w:t>
      </w:r>
    </w:p>
    <w:p w:rsidR="00F3767D" w:rsidRDefault="00F3767D" w:rsidP="00B44268">
      <w:pPr>
        <w:pStyle w:val="ListParagraph"/>
        <w:widowControl w:val="0"/>
        <w:shd w:val="clear" w:color="auto" w:fill="FFFFFF"/>
        <w:tabs>
          <w:tab w:val="left" w:pos="1276"/>
          <w:tab w:val="left" w:pos="1560"/>
        </w:tabs>
        <w:spacing w:line="276" w:lineRule="auto"/>
        <w:ind w:left="0" w:hanging="142"/>
        <w:jc w:val="both"/>
      </w:pPr>
    </w:p>
    <w:p w:rsidR="00F3767D" w:rsidRDefault="00F3767D" w:rsidP="00B44268">
      <w:pPr>
        <w:pStyle w:val="ListParagraph"/>
        <w:widowControl w:val="0"/>
        <w:shd w:val="clear" w:color="auto" w:fill="FFFFFF"/>
        <w:tabs>
          <w:tab w:val="left" w:pos="1276"/>
          <w:tab w:val="left" w:pos="1560"/>
        </w:tabs>
        <w:spacing w:line="276" w:lineRule="auto"/>
        <w:ind w:left="0" w:hanging="142"/>
        <w:jc w:val="both"/>
      </w:pPr>
      <w:r w:rsidRPr="00836B27">
        <w:t xml:space="preserve"> 2.Опубликовать настоящее решение в муниципальном печатном средстве массовой </w:t>
      </w:r>
    </w:p>
    <w:p w:rsidR="00F3767D" w:rsidRPr="00836B27" w:rsidRDefault="00F3767D" w:rsidP="00B44268">
      <w:pPr>
        <w:pStyle w:val="ListParagraph"/>
        <w:widowControl w:val="0"/>
        <w:shd w:val="clear" w:color="auto" w:fill="FFFFFF"/>
        <w:tabs>
          <w:tab w:val="left" w:pos="1276"/>
          <w:tab w:val="left" w:pos="1560"/>
        </w:tabs>
        <w:spacing w:line="276" w:lineRule="auto"/>
        <w:ind w:left="0" w:hanging="142"/>
        <w:jc w:val="both"/>
      </w:pPr>
      <w:r w:rsidRPr="00836B27">
        <w:t xml:space="preserve">информации «Унечский муниципальный вестник» и разместить на официальном сайте администрации Унечского района в сети Интернет </w:t>
      </w:r>
      <w:hyperlink r:id="rId5" w:history="1">
        <w:r w:rsidRPr="00836B27">
          <w:rPr>
            <w:rStyle w:val="Hyperlink"/>
            <w:color w:val="auto"/>
            <w:lang w:val="en-US"/>
          </w:rPr>
          <w:t>www</w:t>
        </w:r>
        <w:r w:rsidRPr="00836B27">
          <w:rPr>
            <w:rStyle w:val="Hyperlink"/>
            <w:color w:val="auto"/>
          </w:rPr>
          <w:t>.</w:t>
        </w:r>
        <w:r w:rsidRPr="00836B27">
          <w:rPr>
            <w:rStyle w:val="Hyperlink"/>
            <w:color w:val="auto"/>
            <w:lang w:val="en-US"/>
          </w:rPr>
          <w:t>unradm</w:t>
        </w:r>
        <w:r w:rsidRPr="00836B27">
          <w:rPr>
            <w:rStyle w:val="Hyperlink"/>
            <w:color w:val="auto"/>
          </w:rPr>
          <w:t>.</w:t>
        </w:r>
        <w:r w:rsidRPr="00836B27">
          <w:rPr>
            <w:rStyle w:val="Hyperlink"/>
            <w:color w:val="auto"/>
            <w:lang w:val="en-US"/>
          </w:rPr>
          <w:t>ru</w:t>
        </w:r>
      </w:hyperlink>
      <w:r w:rsidRPr="00836B27">
        <w:t>.</w:t>
      </w:r>
    </w:p>
    <w:p w:rsidR="00F3767D" w:rsidRDefault="00F3767D" w:rsidP="00836B27">
      <w:pPr>
        <w:tabs>
          <w:tab w:val="left" w:pos="195"/>
          <w:tab w:val="center" w:pos="4819"/>
        </w:tabs>
        <w:spacing w:line="276" w:lineRule="auto"/>
        <w:ind w:hanging="284"/>
        <w:jc w:val="both"/>
      </w:pPr>
      <w:r>
        <w:t xml:space="preserve">   </w:t>
      </w:r>
      <w:r w:rsidRPr="00836B27">
        <w:t xml:space="preserve"> </w:t>
      </w:r>
    </w:p>
    <w:p w:rsidR="00F3767D" w:rsidRPr="00836B27" w:rsidRDefault="00F3767D" w:rsidP="00836B27">
      <w:pPr>
        <w:tabs>
          <w:tab w:val="left" w:pos="195"/>
          <w:tab w:val="center" w:pos="4819"/>
        </w:tabs>
        <w:spacing w:line="276" w:lineRule="auto"/>
        <w:ind w:hanging="284"/>
        <w:jc w:val="both"/>
      </w:pPr>
      <w:r>
        <w:t xml:space="preserve">    </w:t>
      </w:r>
      <w:r w:rsidRPr="00836B27">
        <w:t>3.Данное решение вступает в силу со дня его подписания.</w:t>
      </w:r>
    </w:p>
    <w:p w:rsidR="00F3767D" w:rsidRPr="00836B27" w:rsidRDefault="00F3767D" w:rsidP="00B01E05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F3767D" w:rsidRDefault="00F3767D" w:rsidP="00C764E9">
      <w:pPr>
        <w:tabs>
          <w:tab w:val="left" w:pos="195"/>
          <w:tab w:val="center" w:pos="4819"/>
        </w:tabs>
      </w:pPr>
    </w:p>
    <w:p w:rsidR="00F3767D" w:rsidRDefault="00F3767D" w:rsidP="00C764E9">
      <w:pPr>
        <w:tabs>
          <w:tab w:val="left" w:pos="195"/>
          <w:tab w:val="center" w:pos="4819"/>
        </w:tabs>
      </w:pPr>
    </w:p>
    <w:p w:rsidR="00F3767D" w:rsidRDefault="00F3767D" w:rsidP="00C764E9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        </w:t>
      </w:r>
      <w:r>
        <w:t>О.Н.Дроздова</w:t>
      </w:r>
    </w:p>
    <w:p w:rsidR="00F3767D" w:rsidRDefault="00F3767D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sectPr w:rsidR="00F3767D" w:rsidSect="00F3057F">
      <w:pgSz w:w="11906" w:h="16838"/>
      <w:pgMar w:top="1134" w:right="567" w:bottom="3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16D9D"/>
    <w:rsid w:val="000306AA"/>
    <w:rsid w:val="00045E5E"/>
    <w:rsid w:val="00051E27"/>
    <w:rsid w:val="00052F15"/>
    <w:rsid w:val="0006490E"/>
    <w:rsid w:val="000659DC"/>
    <w:rsid w:val="00067528"/>
    <w:rsid w:val="00067AB2"/>
    <w:rsid w:val="00082244"/>
    <w:rsid w:val="00085707"/>
    <w:rsid w:val="000907F6"/>
    <w:rsid w:val="000A1C66"/>
    <w:rsid w:val="000A3C7A"/>
    <w:rsid w:val="000A6AEB"/>
    <w:rsid w:val="000C08E0"/>
    <w:rsid w:val="000C10C7"/>
    <w:rsid w:val="000C1734"/>
    <w:rsid w:val="000C55B2"/>
    <w:rsid w:val="000D08FC"/>
    <w:rsid w:val="000D39D5"/>
    <w:rsid w:val="000D73D7"/>
    <w:rsid w:val="000E52B0"/>
    <w:rsid w:val="000F6F37"/>
    <w:rsid w:val="000F7938"/>
    <w:rsid w:val="00120784"/>
    <w:rsid w:val="001249FE"/>
    <w:rsid w:val="00137D8E"/>
    <w:rsid w:val="00151C34"/>
    <w:rsid w:val="00163CFF"/>
    <w:rsid w:val="00172AAA"/>
    <w:rsid w:val="00174ABC"/>
    <w:rsid w:val="00182EC0"/>
    <w:rsid w:val="00184E54"/>
    <w:rsid w:val="00195663"/>
    <w:rsid w:val="00196828"/>
    <w:rsid w:val="001B0E44"/>
    <w:rsid w:val="001B3EF7"/>
    <w:rsid w:val="001B77C3"/>
    <w:rsid w:val="001C0E16"/>
    <w:rsid w:val="001D104B"/>
    <w:rsid w:val="001D78CD"/>
    <w:rsid w:val="001E09AD"/>
    <w:rsid w:val="001F4FA4"/>
    <w:rsid w:val="001F62EC"/>
    <w:rsid w:val="0020574C"/>
    <w:rsid w:val="00211529"/>
    <w:rsid w:val="00217E06"/>
    <w:rsid w:val="00220BE9"/>
    <w:rsid w:val="00250F5B"/>
    <w:rsid w:val="00254EE7"/>
    <w:rsid w:val="00255B26"/>
    <w:rsid w:val="002700FD"/>
    <w:rsid w:val="00271528"/>
    <w:rsid w:val="002860BD"/>
    <w:rsid w:val="00286389"/>
    <w:rsid w:val="002A10B2"/>
    <w:rsid w:val="002A5856"/>
    <w:rsid w:val="002A7209"/>
    <w:rsid w:val="002C30DD"/>
    <w:rsid w:val="002C31A1"/>
    <w:rsid w:val="002D1C25"/>
    <w:rsid w:val="002D372B"/>
    <w:rsid w:val="002D72EB"/>
    <w:rsid w:val="002E13D8"/>
    <w:rsid w:val="002E57D2"/>
    <w:rsid w:val="002E6332"/>
    <w:rsid w:val="002F1F9C"/>
    <w:rsid w:val="00321096"/>
    <w:rsid w:val="00332B01"/>
    <w:rsid w:val="00335E22"/>
    <w:rsid w:val="0034521B"/>
    <w:rsid w:val="00347004"/>
    <w:rsid w:val="003601C6"/>
    <w:rsid w:val="00362C2D"/>
    <w:rsid w:val="003654D4"/>
    <w:rsid w:val="00382D59"/>
    <w:rsid w:val="003864FA"/>
    <w:rsid w:val="003951AE"/>
    <w:rsid w:val="003A2FCE"/>
    <w:rsid w:val="003B05D0"/>
    <w:rsid w:val="003C0346"/>
    <w:rsid w:val="003C24A0"/>
    <w:rsid w:val="003C3A09"/>
    <w:rsid w:val="003C7127"/>
    <w:rsid w:val="003D2037"/>
    <w:rsid w:val="004145CD"/>
    <w:rsid w:val="004200EB"/>
    <w:rsid w:val="00422EA4"/>
    <w:rsid w:val="00431B4E"/>
    <w:rsid w:val="00437699"/>
    <w:rsid w:val="0044136B"/>
    <w:rsid w:val="00453BEA"/>
    <w:rsid w:val="00481A59"/>
    <w:rsid w:val="0048436A"/>
    <w:rsid w:val="004B1C72"/>
    <w:rsid w:val="004B1CEB"/>
    <w:rsid w:val="004B7E53"/>
    <w:rsid w:val="004C4603"/>
    <w:rsid w:val="004C6172"/>
    <w:rsid w:val="004D0F35"/>
    <w:rsid w:val="004D46CA"/>
    <w:rsid w:val="00503E72"/>
    <w:rsid w:val="00517627"/>
    <w:rsid w:val="00525420"/>
    <w:rsid w:val="00535883"/>
    <w:rsid w:val="005602AB"/>
    <w:rsid w:val="005634D0"/>
    <w:rsid w:val="005778A2"/>
    <w:rsid w:val="00581C49"/>
    <w:rsid w:val="005A33FB"/>
    <w:rsid w:val="005C0E2C"/>
    <w:rsid w:val="005C522F"/>
    <w:rsid w:val="005C5340"/>
    <w:rsid w:val="005D4543"/>
    <w:rsid w:val="005D540F"/>
    <w:rsid w:val="005E78C1"/>
    <w:rsid w:val="00601F4D"/>
    <w:rsid w:val="00604A29"/>
    <w:rsid w:val="0061526A"/>
    <w:rsid w:val="00630E2C"/>
    <w:rsid w:val="006346C5"/>
    <w:rsid w:val="0063489B"/>
    <w:rsid w:val="00635A67"/>
    <w:rsid w:val="0063661E"/>
    <w:rsid w:val="00641F27"/>
    <w:rsid w:val="006449BF"/>
    <w:rsid w:val="006468F6"/>
    <w:rsid w:val="006475F6"/>
    <w:rsid w:val="0068025F"/>
    <w:rsid w:val="006863C7"/>
    <w:rsid w:val="0069095B"/>
    <w:rsid w:val="006A0B4D"/>
    <w:rsid w:val="006A0E00"/>
    <w:rsid w:val="006A6DD8"/>
    <w:rsid w:val="006B4E1C"/>
    <w:rsid w:val="006B7D74"/>
    <w:rsid w:val="006C3A57"/>
    <w:rsid w:val="006D717B"/>
    <w:rsid w:val="0070320A"/>
    <w:rsid w:val="0070393E"/>
    <w:rsid w:val="00710A3D"/>
    <w:rsid w:val="00714C48"/>
    <w:rsid w:val="00715EE8"/>
    <w:rsid w:val="007214EE"/>
    <w:rsid w:val="00751137"/>
    <w:rsid w:val="00755CC4"/>
    <w:rsid w:val="00757B9D"/>
    <w:rsid w:val="00771C3B"/>
    <w:rsid w:val="007A0732"/>
    <w:rsid w:val="007A7179"/>
    <w:rsid w:val="007B6A23"/>
    <w:rsid w:val="007F21CC"/>
    <w:rsid w:val="007F42A0"/>
    <w:rsid w:val="00800A6C"/>
    <w:rsid w:val="008208A1"/>
    <w:rsid w:val="00824355"/>
    <w:rsid w:val="00825776"/>
    <w:rsid w:val="008277DE"/>
    <w:rsid w:val="008314AF"/>
    <w:rsid w:val="00832F08"/>
    <w:rsid w:val="008334A1"/>
    <w:rsid w:val="00834D9B"/>
    <w:rsid w:val="00836B27"/>
    <w:rsid w:val="008426CC"/>
    <w:rsid w:val="00843790"/>
    <w:rsid w:val="00843F42"/>
    <w:rsid w:val="00855EA8"/>
    <w:rsid w:val="0086043F"/>
    <w:rsid w:val="00874271"/>
    <w:rsid w:val="00874F52"/>
    <w:rsid w:val="00877590"/>
    <w:rsid w:val="008B59DB"/>
    <w:rsid w:val="008C5D0A"/>
    <w:rsid w:val="008C6006"/>
    <w:rsid w:val="009168AE"/>
    <w:rsid w:val="00922B3E"/>
    <w:rsid w:val="00932C1B"/>
    <w:rsid w:val="009405E1"/>
    <w:rsid w:val="00944C91"/>
    <w:rsid w:val="0095624E"/>
    <w:rsid w:val="00961F4D"/>
    <w:rsid w:val="009634B6"/>
    <w:rsid w:val="0096737C"/>
    <w:rsid w:val="00970E0D"/>
    <w:rsid w:val="009742FD"/>
    <w:rsid w:val="0099004F"/>
    <w:rsid w:val="009A1EB7"/>
    <w:rsid w:val="009B2C18"/>
    <w:rsid w:val="009D2376"/>
    <w:rsid w:val="009E26B1"/>
    <w:rsid w:val="009F70CA"/>
    <w:rsid w:val="00A032C3"/>
    <w:rsid w:val="00A10BAB"/>
    <w:rsid w:val="00A1720E"/>
    <w:rsid w:val="00A30533"/>
    <w:rsid w:val="00A33FE6"/>
    <w:rsid w:val="00A42FE8"/>
    <w:rsid w:val="00A43BCA"/>
    <w:rsid w:val="00A64CE1"/>
    <w:rsid w:val="00A64EA3"/>
    <w:rsid w:val="00A677DA"/>
    <w:rsid w:val="00A67946"/>
    <w:rsid w:val="00A67C5F"/>
    <w:rsid w:val="00A70942"/>
    <w:rsid w:val="00A7349D"/>
    <w:rsid w:val="00AA66A6"/>
    <w:rsid w:val="00AD1222"/>
    <w:rsid w:val="00AE2CE8"/>
    <w:rsid w:val="00B01E05"/>
    <w:rsid w:val="00B30F2F"/>
    <w:rsid w:val="00B43280"/>
    <w:rsid w:val="00B44268"/>
    <w:rsid w:val="00B510EE"/>
    <w:rsid w:val="00B51A1F"/>
    <w:rsid w:val="00B56DCB"/>
    <w:rsid w:val="00B7105B"/>
    <w:rsid w:val="00B714FA"/>
    <w:rsid w:val="00B76083"/>
    <w:rsid w:val="00B85567"/>
    <w:rsid w:val="00B94703"/>
    <w:rsid w:val="00BC41E7"/>
    <w:rsid w:val="00BC73F2"/>
    <w:rsid w:val="00BD0677"/>
    <w:rsid w:val="00BE4B81"/>
    <w:rsid w:val="00C01B25"/>
    <w:rsid w:val="00C15B9E"/>
    <w:rsid w:val="00C22F04"/>
    <w:rsid w:val="00C43C7D"/>
    <w:rsid w:val="00C5012C"/>
    <w:rsid w:val="00C764E9"/>
    <w:rsid w:val="00C8217B"/>
    <w:rsid w:val="00C860E5"/>
    <w:rsid w:val="00C90392"/>
    <w:rsid w:val="00CA2792"/>
    <w:rsid w:val="00CA53FD"/>
    <w:rsid w:val="00CB224D"/>
    <w:rsid w:val="00CC3CD0"/>
    <w:rsid w:val="00CD3868"/>
    <w:rsid w:val="00CD421B"/>
    <w:rsid w:val="00CE336D"/>
    <w:rsid w:val="00CE73AC"/>
    <w:rsid w:val="00CF43F6"/>
    <w:rsid w:val="00D141D4"/>
    <w:rsid w:val="00D1626B"/>
    <w:rsid w:val="00D255B3"/>
    <w:rsid w:val="00D34073"/>
    <w:rsid w:val="00D43F71"/>
    <w:rsid w:val="00D539C6"/>
    <w:rsid w:val="00D5580E"/>
    <w:rsid w:val="00D57714"/>
    <w:rsid w:val="00D63F41"/>
    <w:rsid w:val="00D7507C"/>
    <w:rsid w:val="00D77447"/>
    <w:rsid w:val="00D83765"/>
    <w:rsid w:val="00D85DBE"/>
    <w:rsid w:val="00D92026"/>
    <w:rsid w:val="00DA5A17"/>
    <w:rsid w:val="00DB731E"/>
    <w:rsid w:val="00DC02A9"/>
    <w:rsid w:val="00DE1025"/>
    <w:rsid w:val="00DE65C6"/>
    <w:rsid w:val="00DF5CA3"/>
    <w:rsid w:val="00E00084"/>
    <w:rsid w:val="00E05FB5"/>
    <w:rsid w:val="00E07DAE"/>
    <w:rsid w:val="00E12AEC"/>
    <w:rsid w:val="00E26DCE"/>
    <w:rsid w:val="00E34DDB"/>
    <w:rsid w:val="00E401BB"/>
    <w:rsid w:val="00E42323"/>
    <w:rsid w:val="00E51AB4"/>
    <w:rsid w:val="00E5244F"/>
    <w:rsid w:val="00E5741F"/>
    <w:rsid w:val="00E62743"/>
    <w:rsid w:val="00E8314C"/>
    <w:rsid w:val="00E84933"/>
    <w:rsid w:val="00EA7B30"/>
    <w:rsid w:val="00EC1961"/>
    <w:rsid w:val="00EC2274"/>
    <w:rsid w:val="00EC6653"/>
    <w:rsid w:val="00EC70EA"/>
    <w:rsid w:val="00EE5A83"/>
    <w:rsid w:val="00EF1395"/>
    <w:rsid w:val="00F02971"/>
    <w:rsid w:val="00F2178A"/>
    <w:rsid w:val="00F3057F"/>
    <w:rsid w:val="00F375B3"/>
    <w:rsid w:val="00F3767D"/>
    <w:rsid w:val="00F5426F"/>
    <w:rsid w:val="00F80B93"/>
    <w:rsid w:val="00F81E91"/>
    <w:rsid w:val="00F85A94"/>
    <w:rsid w:val="00FB05FF"/>
    <w:rsid w:val="00FC1FD5"/>
    <w:rsid w:val="00FC3694"/>
    <w:rsid w:val="00FC6B53"/>
    <w:rsid w:val="00FD27EF"/>
    <w:rsid w:val="00FD30D9"/>
    <w:rsid w:val="00FD7077"/>
    <w:rsid w:val="00FE1034"/>
    <w:rsid w:val="00FE3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99004F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9004F"/>
    <w:rPr>
      <w:rFonts w:ascii="Times New Roman" w:hAnsi="Times New Roman"/>
      <w:sz w:val="24"/>
      <w:u w:val="single"/>
    </w:rPr>
  </w:style>
  <w:style w:type="paragraph" w:styleId="BodyText3">
    <w:name w:val="Body Text 3"/>
    <w:basedOn w:val="Normal"/>
    <w:link w:val="BodyText3Char"/>
    <w:uiPriority w:val="99"/>
    <w:rsid w:val="00874271"/>
    <w:pPr>
      <w:jc w:val="both"/>
    </w:pPr>
    <w:rPr>
      <w:rFonts w:eastAsia="Calibri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874271"/>
    <w:rPr>
      <w:rFonts w:ascii="Times New Roman" w:hAnsi="Times New Roman"/>
      <w:sz w:val="24"/>
      <w:lang w:eastAsia="ru-RU"/>
    </w:rPr>
  </w:style>
  <w:style w:type="character" w:styleId="Hyperlink">
    <w:name w:val="Hyperlink"/>
    <w:basedOn w:val="DefaultParagraphFont"/>
    <w:uiPriority w:val="99"/>
    <w:semiHidden/>
    <w:rsid w:val="00874271"/>
    <w:rPr>
      <w:rFonts w:cs="Times New Roman"/>
      <w:color w:val="0000FF"/>
      <w:u w:val="single"/>
    </w:rPr>
  </w:style>
  <w:style w:type="paragraph" w:styleId="Title">
    <w:name w:val="Title"/>
    <w:basedOn w:val="Normal"/>
    <w:link w:val="TitleChar"/>
    <w:uiPriority w:val="99"/>
    <w:qFormat/>
    <w:rsid w:val="00CB224D"/>
    <w:pPr>
      <w:jc w:val="center"/>
    </w:pPr>
    <w:rPr>
      <w:rFonts w:eastAsia="Calibri"/>
    </w:rPr>
  </w:style>
  <w:style w:type="character" w:customStyle="1" w:styleId="TitleChar">
    <w:name w:val="Title Char"/>
    <w:basedOn w:val="DefaultParagraphFont"/>
    <w:link w:val="Title"/>
    <w:uiPriority w:val="99"/>
    <w:locked/>
    <w:rsid w:val="00CB224D"/>
    <w:rPr>
      <w:rFonts w:ascii="Times New Roman" w:hAnsi="Times New Roman"/>
      <w:sz w:val="24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CB224D"/>
    <w:pPr>
      <w:spacing w:after="120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B224D"/>
    <w:rPr>
      <w:rFonts w:ascii="Times New Roman" w:hAnsi="Times New Roman"/>
      <w:sz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CB224D"/>
    <w:pPr>
      <w:spacing w:line="360" w:lineRule="auto"/>
      <w:jc w:val="center"/>
    </w:pPr>
    <w:rPr>
      <w:rFonts w:ascii="Arial Narrow" w:eastAsia="Calibri" w:hAnsi="Arial Narrow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B224D"/>
    <w:rPr>
      <w:rFonts w:ascii="Arial Narrow" w:hAnsi="Arial Narrow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43280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43280"/>
    <w:rPr>
      <w:rFonts w:ascii="Tahoma" w:hAnsi="Tahoma"/>
      <w:sz w:val="16"/>
      <w:lang w:eastAsia="ru-RU"/>
    </w:rPr>
  </w:style>
  <w:style w:type="character" w:customStyle="1" w:styleId="a">
    <w:name w:val="Знак Знак"/>
    <w:uiPriority w:val="99"/>
    <w:locked/>
    <w:rsid w:val="00E26DCE"/>
    <w:rPr>
      <w:rFonts w:ascii="Arial Narrow" w:hAnsi="Arial Narrow"/>
      <w:sz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C764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33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0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0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1</Pages>
  <Words>256</Words>
  <Characters>1460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User</cp:lastModifiedBy>
  <cp:revision>8</cp:revision>
  <cp:lastPrinted>2024-06-17T07:58:00Z</cp:lastPrinted>
  <dcterms:created xsi:type="dcterms:W3CDTF">2024-04-17T12:17:00Z</dcterms:created>
  <dcterms:modified xsi:type="dcterms:W3CDTF">2024-06-17T07:59:00Z</dcterms:modified>
</cp:coreProperties>
</file>